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55E4E">
        <w:rPr>
          <w:rFonts w:ascii="Arial" w:hAnsi="Arial" w:cs="Arial"/>
          <w:b/>
          <w:caps/>
          <w:sz w:val="28"/>
          <w:szCs w:val="28"/>
        </w:rPr>
        <w:t>1767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6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6"/>
        <w:gridCol w:w="8607"/>
      </w:tblGrid>
      <w:tr w:rsidR="00BF791A" w:rsidRPr="00BF791A" w:rsidTr="002C0956">
        <w:trPr>
          <w:trHeight w:val="736"/>
        </w:trPr>
        <w:tc>
          <w:tcPr>
            <w:tcW w:w="1086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07" w:type="dxa"/>
          </w:tcPr>
          <w:p w:rsidR="00BF791A" w:rsidRPr="00BF791A" w:rsidRDefault="00755E4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Externa cong</w:t>
            </w:r>
            <w:r w:rsidR="00C10E55">
              <w:rPr>
                <w:rFonts w:ascii="Arial" w:hAnsi="Arial" w:cs="Arial"/>
                <w:sz w:val="20"/>
                <w:szCs w:val="20"/>
              </w:rPr>
              <w:t>ratulações pelo transcurso do “D</w:t>
            </w:r>
            <w:r>
              <w:rPr>
                <w:rFonts w:ascii="Arial" w:hAnsi="Arial" w:cs="Arial"/>
                <w:sz w:val="20"/>
                <w:szCs w:val="20"/>
              </w:rPr>
              <w:t>ia do Profissional de Educação Física”, celebrado em 1º de setembro.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17E6D" w:rsidRPr="00F17E6D" w:rsidRDefault="00F17E6D" w:rsidP="00F17E6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17E6D">
        <w:rPr>
          <w:rFonts w:ascii="Arial" w:hAnsi="Arial" w:cs="Arial"/>
          <w:b/>
          <w:sz w:val="22"/>
          <w:szCs w:val="22"/>
        </w:rPr>
        <w:t xml:space="preserve">REQUEREMOS, </w:t>
      </w:r>
      <w:r w:rsidRPr="00F17E6D">
        <w:rPr>
          <w:rFonts w:ascii="Arial" w:hAnsi="Arial" w:cs="Arial"/>
          <w:sz w:val="22"/>
          <w:szCs w:val="22"/>
        </w:rPr>
        <w:t>cumpridas as formalidades regimentais, seja inserida na Ata dos nossos trabalhos desta Sessão uma Moção Congratulatória pelo transcurso do “Dia do Profissional de Educação Física”, celebrado no dia 1° de setembro.</w:t>
      </w:r>
    </w:p>
    <w:p w:rsidR="00F17E6D" w:rsidRPr="00F17E6D" w:rsidRDefault="00F17E6D" w:rsidP="00F17E6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17E6D">
        <w:rPr>
          <w:rFonts w:ascii="Arial" w:hAnsi="Arial" w:cs="Arial"/>
          <w:sz w:val="22"/>
          <w:szCs w:val="22"/>
        </w:rPr>
        <w:t>Com júbilo direcionamos aos profissionais de Educação Física esta homenagem, reforçando com grande satisfação o transcurso de mais um aniversário comemorativo de importante profissão.</w:t>
      </w:r>
    </w:p>
    <w:p w:rsidR="00F17E6D" w:rsidRPr="00F17E6D" w:rsidRDefault="00F17E6D" w:rsidP="00F17E6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17E6D">
        <w:rPr>
          <w:rFonts w:ascii="Arial" w:hAnsi="Arial" w:cs="Arial"/>
          <w:sz w:val="22"/>
          <w:szCs w:val="22"/>
        </w:rPr>
        <w:t>Sem desmerecer o atributo principal da profissão que</w:t>
      </w:r>
      <w:r w:rsidR="00C10E55">
        <w:rPr>
          <w:rFonts w:ascii="Arial" w:hAnsi="Arial" w:cs="Arial"/>
          <w:sz w:val="22"/>
          <w:szCs w:val="22"/>
        </w:rPr>
        <w:t xml:space="preserve"> se </w:t>
      </w:r>
      <w:r w:rsidRPr="00F17E6D">
        <w:rPr>
          <w:rFonts w:ascii="Arial" w:hAnsi="Arial" w:cs="Arial"/>
          <w:sz w:val="22"/>
          <w:szCs w:val="22"/>
        </w:rPr>
        <w:t>alicerça na busca da saúde física e mental, relembramos a grande participação desses profissionais na saúde preventiva e na qualidade de vida dirigida para centenas de milhares de pessoas.</w:t>
      </w:r>
    </w:p>
    <w:p w:rsidR="00F17E6D" w:rsidRPr="00F17E6D" w:rsidRDefault="00F17E6D" w:rsidP="00F17E6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17E6D">
        <w:rPr>
          <w:rFonts w:ascii="Arial" w:hAnsi="Arial" w:cs="Arial"/>
          <w:sz w:val="22"/>
          <w:szCs w:val="22"/>
        </w:rPr>
        <w:t>Com isso, desejamos aos inúmeros P</w:t>
      </w:r>
      <w:r w:rsidR="002C0956">
        <w:rPr>
          <w:rFonts w:ascii="Arial" w:hAnsi="Arial" w:cs="Arial"/>
          <w:sz w:val="22"/>
          <w:szCs w:val="22"/>
        </w:rPr>
        <w:t>rofissionais de Educação Física</w:t>
      </w:r>
      <w:bookmarkStart w:id="0" w:name="_GoBack"/>
      <w:bookmarkEnd w:id="0"/>
      <w:r w:rsidRPr="00F17E6D">
        <w:rPr>
          <w:rFonts w:ascii="Arial" w:hAnsi="Arial" w:cs="Arial"/>
          <w:sz w:val="22"/>
          <w:szCs w:val="22"/>
        </w:rPr>
        <w:t xml:space="preserve"> muito sucesso na trajetória de suas vidas, direcionando seus objetivos na evolução da qualidade de vida àqueles q</w:t>
      </w:r>
      <w:r w:rsidR="00C10E55">
        <w:rPr>
          <w:rFonts w:ascii="Arial" w:hAnsi="Arial" w:cs="Arial"/>
          <w:sz w:val="22"/>
          <w:szCs w:val="22"/>
        </w:rPr>
        <w:t>ue buscam e recebem apoio de tão</w:t>
      </w:r>
      <w:r w:rsidRPr="00F17E6D">
        <w:rPr>
          <w:rFonts w:ascii="Arial" w:hAnsi="Arial" w:cs="Arial"/>
          <w:sz w:val="22"/>
          <w:szCs w:val="22"/>
        </w:rPr>
        <w:t xml:space="preserve"> importantes profissionais.</w:t>
      </w:r>
    </w:p>
    <w:p w:rsidR="00F17E6D" w:rsidRPr="00F17E6D" w:rsidRDefault="00F17E6D" w:rsidP="00F17E6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17E6D">
        <w:rPr>
          <w:rFonts w:ascii="Arial" w:hAnsi="Arial" w:cs="Arial"/>
          <w:sz w:val="22"/>
          <w:szCs w:val="22"/>
        </w:rPr>
        <w:t>Por fim, transmitimos nosso</w:t>
      </w:r>
      <w:r w:rsidR="00C10E55">
        <w:rPr>
          <w:rFonts w:ascii="Arial" w:hAnsi="Arial" w:cs="Arial"/>
          <w:sz w:val="22"/>
          <w:szCs w:val="22"/>
        </w:rPr>
        <w:t>s sentimentos de admiração aos P</w:t>
      </w:r>
      <w:r w:rsidRPr="00F17E6D">
        <w:rPr>
          <w:rFonts w:ascii="Arial" w:hAnsi="Arial" w:cs="Arial"/>
          <w:sz w:val="22"/>
          <w:szCs w:val="22"/>
        </w:rPr>
        <w:t>rofissionais de Educação Física, notadamente àqueles que trabalham na Secretaria de Esporte</w:t>
      </w:r>
      <w:r w:rsidR="00C10E55">
        <w:rPr>
          <w:rFonts w:ascii="Arial" w:hAnsi="Arial" w:cs="Arial"/>
          <w:sz w:val="22"/>
          <w:szCs w:val="22"/>
        </w:rPr>
        <w:t>s</w:t>
      </w:r>
      <w:r w:rsidRPr="00F17E6D">
        <w:rPr>
          <w:rFonts w:ascii="Arial" w:hAnsi="Arial" w:cs="Arial"/>
          <w:sz w:val="22"/>
          <w:szCs w:val="22"/>
        </w:rPr>
        <w:t xml:space="preserve"> e Recreação de nosso Município.</w:t>
      </w:r>
    </w:p>
    <w:p w:rsidR="00F17E6D" w:rsidRPr="00F17E6D" w:rsidRDefault="00F17E6D" w:rsidP="00F17E6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17E6D">
        <w:rPr>
          <w:rFonts w:ascii="Arial" w:hAnsi="Arial" w:cs="Arial"/>
          <w:sz w:val="22"/>
          <w:szCs w:val="22"/>
        </w:rPr>
        <w:t xml:space="preserve">Assim, reforçamos nossos sinceros cumprimentos e respeitosamente </w:t>
      </w:r>
      <w:r w:rsidRPr="00F17E6D">
        <w:rPr>
          <w:rFonts w:ascii="Arial" w:hAnsi="Arial" w:cs="Arial"/>
          <w:b/>
          <w:sz w:val="22"/>
          <w:szCs w:val="22"/>
        </w:rPr>
        <w:t xml:space="preserve">REQUEREMOS </w:t>
      </w:r>
      <w:r w:rsidRPr="00F17E6D">
        <w:rPr>
          <w:rFonts w:ascii="Arial" w:hAnsi="Arial" w:cs="Arial"/>
          <w:sz w:val="22"/>
          <w:szCs w:val="22"/>
        </w:rPr>
        <w:t>as necessárias providências habituais para a divulgação desta propositura a todos PROFISSIONAIS DE EDUCAÇÃO FÍSICA, especialmente àqueles que direta e indiretamente exercem suas atividades profissionais junto à SECRETARIA DE ESPORTE E RECREAÇÃO.</w:t>
      </w:r>
    </w:p>
    <w:p w:rsidR="00BF791A" w:rsidRPr="00F17E6D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F17E6D">
          <w:rPr>
            <w:rFonts w:ascii="Arial" w:hAnsi="Arial" w:cs="Arial"/>
            <w:sz w:val="22"/>
            <w:szCs w:val="22"/>
          </w:rPr>
          <w:t>Sala</w:t>
        </w:r>
      </w:smartTag>
      <w:r w:rsidRPr="00F17E6D">
        <w:rPr>
          <w:rFonts w:ascii="Arial" w:hAnsi="Arial" w:cs="Arial"/>
          <w:sz w:val="22"/>
          <w:szCs w:val="22"/>
        </w:rPr>
        <w:t xml:space="preserve"> das Sessões, </w:t>
      </w:r>
      <w:r w:rsidR="00755E4E" w:rsidRPr="00F17E6D">
        <w:rPr>
          <w:rFonts w:ascii="Arial" w:hAnsi="Arial" w:cs="Arial"/>
          <w:sz w:val="22"/>
          <w:szCs w:val="22"/>
        </w:rPr>
        <w:t>02 de setembro de 2015.</w:t>
      </w:r>
    </w:p>
    <w:p w:rsidR="00F17E6D" w:rsidRPr="00F17E6D" w:rsidRDefault="00F17E6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55E4E" w:rsidRPr="00F17E6D" w:rsidRDefault="00755E4E" w:rsidP="00755E4E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17E6D">
        <w:rPr>
          <w:rFonts w:ascii="Arial" w:eastAsia="Calibri" w:hAnsi="Arial" w:cs="Arial"/>
          <w:b/>
          <w:sz w:val="22"/>
          <w:szCs w:val="22"/>
          <w:lang w:eastAsia="en-US"/>
        </w:rPr>
        <w:t>ANTONELE MARMO</w:t>
      </w:r>
    </w:p>
    <w:p w:rsidR="00755E4E" w:rsidRPr="00F17E6D" w:rsidRDefault="00755E4E" w:rsidP="00755E4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17E6D">
        <w:rPr>
          <w:rFonts w:ascii="Arial" w:hAnsi="Arial" w:cs="Arial"/>
          <w:sz w:val="22"/>
          <w:szCs w:val="22"/>
        </w:rPr>
        <w:t>Vereador - PT</w:t>
      </w:r>
    </w:p>
    <w:p w:rsidR="00172E81" w:rsidRPr="00F17E6D" w:rsidRDefault="00172E81" w:rsidP="002A7434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172E81" w:rsidRPr="00F17E6D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E02" w:rsidRDefault="007E2E02">
      <w:r>
        <w:separator/>
      </w:r>
    </w:p>
  </w:endnote>
  <w:endnote w:type="continuationSeparator" w:id="0">
    <w:p w:rsidR="007E2E02" w:rsidRDefault="007E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E02" w:rsidRDefault="007E2E02">
      <w:r>
        <w:separator/>
      </w:r>
    </w:p>
  </w:footnote>
  <w:footnote w:type="continuationSeparator" w:id="0">
    <w:p w:rsidR="007E2E02" w:rsidRDefault="007E2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0956"/>
    <w:rsid w:val="002C4B2B"/>
    <w:rsid w:val="002F02DB"/>
    <w:rsid w:val="00323F0F"/>
    <w:rsid w:val="00397FF3"/>
    <w:rsid w:val="00412795"/>
    <w:rsid w:val="00487D64"/>
    <w:rsid w:val="00493115"/>
    <w:rsid w:val="004C3FF4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55E4E"/>
    <w:rsid w:val="00775A1B"/>
    <w:rsid w:val="007E2E02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F39EF"/>
    <w:rsid w:val="00A46B01"/>
    <w:rsid w:val="00A71A73"/>
    <w:rsid w:val="00A92CB9"/>
    <w:rsid w:val="00AC712C"/>
    <w:rsid w:val="00BA1565"/>
    <w:rsid w:val="00BD3C47"/>
    <w:rsid w:val="00BF791A"/>
    <w:rsid w:val="00C06BEA"/>
    <w:rsid w:val="00C10E55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17E6D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D33112D-5AB4-4C98-B7A2-8DF9725DA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C09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09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1</Pages>
  <Words>253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2015-09-01T17:53:00Z</cp:lastPrinted>
  <dcterms:created xsi:type="dcterms:W3CDTF">2015-09-01T12:49:00Z</dcterms:created>
  <dcterms:modified xsi:type="dcterms:W3CDTF">2015-09-01T17:55:00Z</dcterms:modified>
</cp:coreProperties>
</file>